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22071" w14:textId="77777777" w:rsidR="00106564" w:rsidRPr="000C22C7" w:rsidRDefault="00106564" w:rsidP="00867868">
      <w:pPr>
        <w:autoSpaceDN/>
        <w:spacing w:after="0" w:line="240" w:lineRule="auto"/>
        <w:textAlignment w:val="auto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ar-SA"/>
        </w:rPr>
      </w:pPr>
    </w:p>
    <w:p w14:paraId="200EBB26" w14:textId="77777777" w:rsidR="000504E8" w:rsidRPr="000C22C7" w:rsidRDefault="000504E8" w:rsidP="00867868">
      <w:pPr>
        <w:keepLines/>
        <w:autoSpaceDN/>
        <w:spacing w:after="0" w:line="240" w:lineRule="auto"/>
        <w:textAlignment w:val="auto"/>
        <w:rPr>
          <w:rFonts w:ascii="Tahoma" w:eastAsia="Times New Roman" w:hAnsi="Tahoma" w:cs="Tahoma"/>
          <w:i/>
          <w:sz w:val="18"/>
          <w:szCs w:val="18"/>
          <w:lang w:eastAsia="ar-SA"/>
        </w:rPr>
      </w:pPr>
      <w:bookmarkStart w:id="0" w:name="__RefHeading__66_381024118"/>
      <w:bookmarkEnd w:id="0"/>
    </w:p>
    <w:p w14:paraId="702E6643" w14:textId="77777777" w:rsidR="002029A3" w:rsidRPr="00F84C15" w:rsidRDefault="002029A3" w:rsidP="002029A3">
      <w:pPr>
        <w:keepLines/>
        <w:autoSpaceDN/>
        <w:spacing w:after="0" w:line="240" w:lineRule="auto"/>
        <w:jc w:val="center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 xml:space="preserve">(Wypełnia Wykonawca lub </w:t>
      </w:r>
      <w:r w:rsidR="00003343" w:rsidRPr="00F84C15">
        <w:rPr>
          <w:rFonts w:ascii="Tahoma" w:eastAsia="Times New Roman" w:hAnsi="Tahoma" w:cs="Tahoma"/>
          <w:sz w:val="18"/>
          <w:szCs w:val="18"/>
          <w:lang w:eastAsia="ar-SA"/>
        </w:rPr>
        <w:t>p</w:t>
      </w: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ełnomocnik w przypadku Konsorcjum</w:t>
      </w:r>
    </w:p>
    <w:p w14:paraId="3F1600CA" w14:textId="77777777" w:rsidR="002029A3" w:rsidRPr="00F84C15" w:rsidRDefault="002029A3" w:rsidP="002029A3">
      <w:pPr>
        <w:keepLines/>
        <w:autoSpaceDN/>
        <w:spacing w:after="0" w:line="240" w:lineRule="auto"/>
        <w:jc w:val="center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 xml:space="preserve">albo upoważniona </w:t>
      </w:r>
      <w:r w:rsidR="00003343" w:rsidRPr="00F84C15">
        <w:rPr>
          <w:rFonts w:ascii="Tahoma" w:eastAsia="Times New Roman" w:hAnsi="Tahoma" w:cs="Tahoma"/>
          <w:sz w:val="18"/>
          <w:szCs w:val="18"/>
          <w:lang w:eastAsia="ar-SA"/>
        </w:rPr>
        <w:t xml:space="preserve">przez Wykonawcę </w:t>
      </w: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osoba)</w:t>
      </w:r>
    </w:p>
    <w:p w14:paraId="4A292750" w14:textId="77777777" w:rsidR="002029A3" w:rsidRPr="00F84C15" w:rsidRDefault="002029A3" w:rsidP="002029A3">
      <w:pPr>
        <w:keepLines/>
        <w:autoSpaceDN/>
        <w:spacing w:after="0" w:line="240" w:lineRule="auto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27D6116A" w14:textId="77777777" w:rsidR="002029A3" w:rsidRPr="00F84C15" w:rsidRDefault="002029A3" w:rsidP="00233A00">
      <w:pPr>
        <w:autoSpaceDN/>
        <w:spacing w:after="0" w:line="240" w:lineRule="auto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Nazwa i adres Wykonawcy (</w:t>
      </w:r>
      <w:r w:rsidR="0063293A" w:rsidRPr="00F84C15">
        <w:rPr>
          <w:rFonts w:ascii="Tahoma" w:eastAsia="Times New Roman" w:hAnsi="Tahoma" w:cs="Tahoma"/>
          <w:sz w:val="18"/>
          <w:szCs w:val="18"/>
          <w:lang w:eastAsia="ar-SA"/>
        </w:rPr>
        <w:t>p</w:t>
      </w: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ełnomocnika w przypadku Konsorcjum):</w:t>
      </w:r>
    </w:p>
    <w:p w14:paraId="5A66D1D1" w14:textId="77777777" w:rsidR="002029A3" w:rsidRPr="00F84C15" w:rsidRDefault="002029A3" w:rsidP="002029A3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358C359D" w14:textId="77777777" w:rsidR="002029A3" w:rsidRPr="00F84C15" w:rsidRDefault="002029A3" w:rsidP="002029A3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5EF19715" w14:textId="77777777" w:rsidR="002029A3" w:rsidRPr="00F84C15" w:rsidRDefault="002029A3" w:rsidP="002029A3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Nazwa i adres Partnera/-ów: (w przypadku Konsorcjum)</w:t>
      </w:r>
    </w:p>
    <w:p w14:paraId="753DF2AB" w14:textId="77777777" w:rsidR="002029A3" w:rsidRPr="00F84C15" w:rsidRDefault="002029A3" w:rsidP="002029A3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  <w:r w:rsidRPr="00F84C15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………………………………………………………………………………………………………..</w:t>
      </w:r>
    </w:p>
    <w:p w14:paraId="080F47DB" w14:textId="77777777" w:rsidR="002029A3" w:rsidRPr="00F84C15" w:rsidRDefault="002029A3" w:rsidP="002029A3">
      <w:pPr>
        <w:keepLines/>
        <w:autoSpaceDN/>
        <w:spacing w:before="20" w:after="48" w:line="240" w:lineRule="auto"/>
        <w:jc w:val="both"/>
        <w:textAlignment w:val="auto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pPr w:leftFromText="141" w:rightFromText="141" w:vertAnchor="page" w:horzAnchor="margin" w:tblpY="4891"/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398"/>
      </w:tblGrid>
      <w:tr w:rsidR="00106564" w:rsidRPr="00F84C15" w14:paraId="66A5135E" w14:textId="77777777" w:rsidTr="00106564">
        <w:trPr>
          <w:trHeight w:val="533"/>
        </w:trPr>
        <w:tc>
          <w:tcPr>
            <w:tcW w:w="9398" w:type="dxa"/>
            <w:shd w:val="clear" w:color="auto" w:fill="DBE5F1"/>
          </w:tcPr>
          <w:p w14:paraId="2D8F9A97" w14:textId="77777777" w:rsidR="00106564" w:rsidRPr="00F84C15" w:rsidRDefault="00106564" w:rsidP="00106564">
            <w:pPr>
              <w:pStyle w:val="ChapterTitle"/>
              <w:spacing w:before="0" w:after="120"/>
              <w:jc w:val="left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792A4BA6" w14:textId="77777777" w:rsidR="00106564" w:rsidRPr="00F84C15" w:rsidRDefault="00106564" w:rsidP="00106564">
            <w:pPr>
              <w:pStyle w:val="ChapterTitle"/>
              <w:spacing w:before="0" w:after="240"/>
              <w:rPr>
                <w:rFonts w:ascii="Tahoma" w:hAnsi="Tahoma" w:cs="Tahoma"/>
                <w:caps/>
                <w:sz w:val="18"/>
                <w:szCs w:val="18"/>
              </w:rPr>
            </w:pPr>
            <w:r w:rsidRPr="00F84C15">
              <w:rPr>
                <w:rFonts w:ascii="Tahoma" w:hAnsi="Tahoma" w:cs="Tahoma"/>
                <w:caps/>
                <w:sz w:val="18"/>
                <w:szCs w:val="18"/>
              </w:rPr>
              <w:t xml:space="preserve">oświadczenie Wykonawcy o przynależności albo braku przynależności do tej samej grupy kapitałowej </w:t>
            </w:r>
          </w:p>
        </w:tc>
      </w:tr>
    </w:tbl>
    <w:p w14:paraId="41BF46A0" w14:textId="77777777" w:rsidR="00106564" w:rsidRPr="00F84C15" w:rsidRDefault="00106564" w:rsidP="00867868">
      <w:pPr>
        <w:pStyle w:val="Default"/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7BDC262C" w14:textId="77777777" w:rsidR="00106564" w:rsidRPr="00F84C15" w:rsidRDefault="00106564" w:rsidP="00867868">
      <w:pPr>
        <w:pStyle w:val="Default"/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14:paraId="50F018BE" w14:textId="07DDA05F" w:rsidR="00A17653" w:rsidRPr="00F84C15" w:rsidRDefault="00233A00" w:rsidP="00F84C15">
      <w:pPr>
        <w:pStyle w:val="Default"/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Na potrzeby postępowania o udz</w:t>
      </w:r>
      <w:r w:rsidR="00C57875" w:rsidRPr="00F84C15">
        <w:rPr>
          <w:rFonts w:ascii="Tahoma" w:hAnsi="Tahoma" w:cs="Tahoma"/>
          <w:sz w:val="18"/>
          <w:szCs w:val="18"/>
        </w:rPr>
        <w:t xml:space="preserve">ielenie zamówienia publicznego </w:t>
      </w:r>
      <w:r w:rsidR="00B42A0B" w:rsidRPr="00F84C15">
        <w:rPr>
          <w:rFonts w:ascii="Tahoma" w:hAnsi="Tahoma" w:cs="Tahoma"/>
          <w:sz w:val="18"/>
          <w:szCs w:val="18"/>
        </w:rPr>
        <w:t>pn</w:t>
      </w:r>
      <w:r w:rsidR="00867868" w:rsidRPr="00F84C15">
        <w:rPr>
          <w:rFonts w:ascii="Tahoma" w:hAnsi="Tahoma" w:cs="Tahoma"/>
          <w:sz w:val="18"/>
          <w:szCs w:val="18"/>
        </w:rPr>
        <w:t>.:</w:t>
      </w:r>
      <w:r w:rsidR="000504E8" w:rsidRPr="00F84C15">
        <w:rPr>
          <w:rFonts w:ascii="Tahoma" w:hAnsi="Tahoma" w:cs="Tahoma"/>
          <w:sz w:val="18"/>
          <w:szCs w:val="18"/>
        </w:rPr>
        <w:t xml:space="preserve"> </w:t>
      </w:r>
      <w:r w:rsidR="00F84C15" w:rsidRPr="00F84C15">
        <w:rPr>
          <w:rFonts w:ascii="Tahoma" w:hAnsi="Tahoma" w:cs="Tahoma"/>
          <w:b/>
          <w:bCs/>
          <w:sz w:val="18"/>
          <w:szCs w:val="18"/>
        </w:rPr>
        <w:t>u</w:t>
      </w:r>
      <w:r w:rsidR="00F84C15" w:rsidRPr="00F84C15">
        <w:rPr>
          <w:rFonts w:ascii="Tahoma" w:hAnsi="Tahoma" w:cs="Tahoma"/>
          <w:b/>
          <w:bCs/>
          <w:sz w:val="18"/>
          <w:szCs w:val="18"/>
        </w:rPr>
        <w:t xml:space="preserve">sługi serwisowe, wsparcia technicznego i rozwojowego dla systemów informatycznych </w:t>
      </w:r>
      <w:proofErr w:type="spellStart"/>
      <w:r w:rsidR="00F84C15" w:rsidRPr="00F84C15">
        <w:rPr>
          <w:rFonts w:ascii="Tahoma" w:hAnsi="Tahoma" w:cs="Tahoma"/>
          <w:b/>
          <w:bCs/>
          <w:sz w:val="18"/>
          <w:szCs w:val="18"/>
        </w:rPr>
        <w:t>CompuGroup</w:t>
      </w:r>
      <w:proofErr w:type="spellEnd"/>
      <w:r w:rsidR="00F84C15" w:rsidRPr="00F84C15"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 w:rsidR="00F84C15" w:rsidRPr="00F84C15">
        <w:rPr>
          <w:rFonts w:ascii="Tahoma" w:hAnsi="Tahoma" w:cs="Tahoma"/>
          <w:b/>
          <w:bCs/>
          <w:sz w:val="18"/>
          <w:szCs w:val="18"/>
        </w:rPr>
        <w:t>Medical</w:t>
      </w:r>
      <w:proofErr w:type="spellEnd"/>
      <w:r w:rsidR="00F84C15" w:rsidRPr="00F84C15">
        <w:rPr>
          <w:rFonts w:ascii="Tahoma" w:hAnsi="Tahoma" w:cs="Tahoma"/>
          <w:b/>
          <w:bCs/>
          <w:sz w:val="18"/>
          <w:szCs w:val="18"/>
        </w:rPr>
        <w:t xml:space="preserve"> (CGM)</w:t>
      </w:r>
      <w:r w:rsidR="00F84C15" w:rsidRPr="00F84C15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84C15" w:rsidRPr="00F84C15">
        <w:rPr>
          <w:rFonts w:ascii="Tahoma" w:hAnsi="Tahoma" w:cs="Tahoma"/>
          <w:b/>
          <w:bCs/>
          <w:sz w:val="18"/>
          <w:szCs w:val="18"/>
        </w:rPr>
        <w:t>dla Dolnośląskiego Centrum Onkologii, Pulmonologii i Hematologii</w:t>
      </w:r>
      <w:r w:rsidR="00867868" w:rsidRPr="00F84C15">
        <w:rPr>
          <w:rFonts w:ascii="Tahoma" w:hAnsi="Tahoma" w:cs="Tahoma"/>
          <w:b/>
          <w:bCs/>
          <w:sz w:val="18"/>
          <w:szCs w:val="18"/>
        </w:rPr>
        <w:t xml:space="preserve">, </w:t>
      </w:r>
      <w:r w:rsidR="00867868" w:rsidRPr="00F84C15">
        <w:rPr>
          <w:rFonts w:ascii="Tahoma" w:hAnsi="Tahoma" w:cs="Tahoma"/>
          <w:sz w:val="18"/>
          <w:szCs w:val="18"/>
        </w:rPr>
        <w:t>n</w:t>
      </w:r>
      <w:r w:rsidR="000504E8" w:rsidRPr="00F84C15">
        <w:rPr>
          <w:rFonts w:ascii="Tahoma" w:hAnsi="Tahoma" w:cs="Tahoma"/>
          <w:sz w:val="18"/>
          <w:szCs w:val="18"/>
        </w:rPr>
        <w:t xml:space="preserve">r sprawy </w:t>
      </w:r>
      <w:r w:rsidR="00F84C15" w:rsidRPr="00F84C15">
        <w:rPr>
          <w:rFonts w:ascii="Tahoma" w:hAnsi="Tahoma" w:cs="Tahoma"/>
          <w:sz w:val="18"/>
          <w:szCs w:val="18"/>
        </w:rPr>
        <w:t>ZP/PN/29/26/NIT/AW/KK</w:t>
      </w:r>
      <w:r w:rsidR="00BA14EB" w:rsidRPr="00F84C15">
        <w:rPr>
          <w:rFonts w:ascii="Tahoma" w:hAnsi="Tahoma" w:cs="Tahoma"/>
          <w:sz w:val="18"/>
          <w:szCs w:val="18"/>
        </w:rPr>
        <w:t xml:space="preserve">; </w:t>
      </w:r>
      <w:r w:rsidRPr="00F84C15">
        <w:rPr>
          <w:rFonts w:ascii="Tahoma" w:hAnsi="Tahoma" w:cs="Tahoma"/>
          <w:sz w:val="18"/>
          <w:szCs w:val="18"/>
        </w:rPr>
        <w:t>oświadczam, co następuje:</w:t>
      </w:r>
    </w:p>
    <w:p w14:paraId="25F21115" w14:textId="77777777" w:rsidR="00D64A6F" w:rsidRPr="00F84C15" w:rsidRDefault="00D64A6F" w:rsidP="002327E6">
      <w:pPr>
        <w:suppressAutoHyphens w:val="0"/>
        <w:autoSpaceDN/>
        <w:spacing w:after="0" w:line="360" w:lineRule="auto"/>
        <w:contextualSpacing/>
        <w:jc w:val="both"/>
        <w:textAlignment w:val="auto"/>
        <w:rPr>
          <w:rFonts w:ascii="Tahoma" w:hAnsi="Tahoma" w:cs="Tahoma"/>
          <w:bCs/>
          <w:i/>
          <w:sz w:val="18"/>
          <w:szCs w:val="18"/>
        </w:rPr>
      </w:pPr>
    </w:p>
    <w:p w14:paraId="52862739" w14:textId="77777777" w:rsidR="00CC05C3" w:rsidRPr="00F84C15" w:rsidRDefault="0063293A" w:rsidP="00867868">
      <w:pPr>
        <w:numPr>
          <w:ilvl w:val="0"/>
          <w:numId w:val="11"/>
        </w:numPr>
        <w:suppressAutoHyphens w:val="0"/>
        <w:autoSpaceDN/>
        <w:spacing w:after="0"/>
        <w:contextualSpacing/>
        <w:jc w:val="both"/>
        <w:textAlignment w:val="auto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b/>
          <w:bCs/>
          <w:sz w:val="18"/>
          <w:szCs w:val="18"/>
        </w:rPr>
        <w:t>przy</w:t>
      </w:r>
      <w:r w:rsidR="002327E6" w:rsidRPr="00F84C15">
        <w:rPr>
          <w:rFonts w:ascii="Tahoma" w:hAnsi="Tahoma" w:cs="Tahoma"/>
          <w:b/>
          <w:bCs/>
          <w:sz w:val="18"/>
          <w:szCs w:val="18"/>
        </w:rPr>
        <w:t xml:space="preserve">należę/ nie </w:t>
      </w:r>
      <w:r w:rsidRPr="00F84C15">
        <w:rPr>
          <w:rFonts w:ascii="Tahoma" w:hAnsi="Tahoma" w:cs="Tahoma"/>
          <w:b/>
          <w:bCs/>
          <w:sz w:val="18"/>
          <w:szCs w:val="18"/>
        </w:rPr>
        <w:t>przynale</w:t>
      </w:r>
      <w:r w:rsidR="002327E6" w:rsidRPr="00F84C15">
        <w:rPr>
          <w:rFonts w:ascii="Tahoma" w:hAnsi="Tahoma" w:cs="Tahoma"/>
          <w:b/>
          <w:bCs/>
          <w:sz w:val="18"/>
          <w:szCs w:val="18"/>
        </w:rPr>
        <w:t xml:space="preserve">żę* </w:t>
      </w:r>
      <w:r w:rsidR="002327E6" w:rsidRPr="00F84C15">
        <w:rPr>
          <w:rFonts w:ascii="Tahoma" w:hAnsi="Tahoma" w:cs="Tahoma"/>
          <w:bCs/>
          <w:sz w:val="18"/>
          <w:szCs w:val="18"/>
        </w:rPr>
        <w:t>do tej samej grupy kapitałowej</w:t>
      </w:r>
      <w:r w:rsidR="002327E6" w:rsidRPr="00F84C15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327E6" w:rsidRPr="00F84C15">
        <w:rPr>
          <w:rFonts w:ascii="Tahoma" w:hAnsi="Tahoma" w:cs="Tahoma"/>
          <w:bCs/>
          <w:sz w:val="18"/>
          <w:szCs w:val="18"/>
        </w:rPr>
        <w:t>w rozumieniu ustawy o ochronie konkuren</w:t>
      </w:r>
      <w:r w:rsidR="00FA440D" w:rsidRPr="00F84C15">
        <w:rPr>
          <w:rFonts w:ascii="Tahoma" w:hAnsi="Tahoma" w:cs="Tahoma"/>
          <w:bCs/>
          <w:sz w:val="18"/>
          <w:szCs w:val="18"/>
        </w:rPr>
        <w:t xml:space="preserve">cji i konsumentów (Dz. U. </w:t>
      </w:r>
      <w:r w:rsidR="00EF5000" w:rsidRPr="00F84C15">
        <w:rPr>
          <w:rFonts w:ascii="Tahoma" w:hAnsi="Tahoma" w:cs="Tahoma"/>
          <w:bCs/>
          <w:sz w:val="18"/>
          <w:szCs w:val="18"/>
        </w:rPr>
        <w:t xml:space="preserve">Dz. U. z 2024 r. poz. 594 </w:t>
      </w:r>
      <w:r w:rsidR="00003343" w:rsidRPr="00F84C15">
        <w:rPr>
          <w:rFonts w:ascii="Tahoma" w:hAnsi="Tahoma" w:cs="Tahoma"/>
          <w:bCs/>
          <w:sz w:val="18"/>
          <w:szCs w:val="18"/>
        </w:rPr>
        <w:t>ze zm.</w:t>
      </w:r>
      <w:r w:rsidR="002327E6" w:rsidRPr="00F84C15">
        <w:rPr>
          <w:rFonts w:ascii="Tahoma" w:hAnsi="Tahoma" w:cs="Tahoma"/>
          <w:bCs/>
          <w:sz w:val="18"/>
          <w:szCs w:val="18"/>
        </w:rPr>
        <w:t>)</w:t>
      </w:r>
    </w:p>
    <w:p w14:paraId="7F9B9251" w14:textId="77777777" w:rsidR="002327E6" w:rsidRPr="00F84C15" w:rsidRDefault="002327E6" w:rsidP="00F84C15">
      <w:pPr>
        <w:suppressAutoHyphens w:val="0"/>
        <w:autoSpaceDN/>
        <w:spacing w:after="0"/>
        <w:ind w:firstLine="360"/>
        <w:contextualSpacing/>
        <w:jc w:val="both"/>
        <w:textAlignment w:val="auto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*wybrać odpowiednio</w:t>
      </w:r>
    </w:p>
    <w:p w14:paraId="0E491AC0" w14:textId="7BB0EB2F" w:rsidR="00CC05C3" w:rsidRPr="00F84C15" w:rsidRDefault="0063293A" w:rsidP="00867868">
      <w:pPr>
        <w:numPr>
          <w:ilvl w:val="0"/>
          <w:numId w:val="11"/>
        </w:numPr>
        <w:suppressAutoHyphens w:val="0"/>
        <w:autoSpaceDN/>
        <w:spacing w:after="0"/>
        <w:contextualSpacing/>
        <w:jc w:val="both"/>
        <w:textAlignment w:val="auto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O</w:t>
      </w:r>
      <w:r w:rsidR="00CC05C3" w:rsidRPr="00F84C15">
        <w:rPr>
          <w:rFonts w:ascii="Tahoma" w:hAnsi="Tahoma" w:cs="Tahoma"/>
          <w:sz w:val="18"/>
          <w:szCs w:val="18"/>
        </w:rPr>
        <w:t>świadczam, że</w:t>
      </w:r>
      <w:r w:rsidRPr="00F84C15">
        <w:rPr>
          <w:rFonts w:ascii="Tahoma" w:hAnsi="Tahoma" w:cs="Tahoma"/>
          <w:sz w:val="18"/>
          <w:szCs w:val="18"/>
        </w:rPr>
        <w:t xml:space="preserve"> w przypadku przynależenia do tej samej grupy </w:t>
      </w:r>
      <w:r w:rsidR="00867868" w:rsidRPr="00F84C15">
        <w:rPr>
          <w:rFonts w:ascii="Tahoma" w:hAnsi="Tahoma" w:cs="Tahoma"/>
          <w:sz w:val="18"/>
          <w:szCs w:val="18"/>
        </w:rPr>
        <w:t>kapitałowej powiązania</w:t>
      </w:r>
      <w:r w:rsidR="00CC05C3" w:rsidRPr="00F84C15">
        <w:rPr>
          <w:rFonts w:ascii="Tahoma" w:hAnsi="Tahoma" w:cs="Tahoma"/>
          <w:sz w:val="18"/>
          <w:szCs w:val="18"/>
        </w:rPr>
        <w:t xml:space="preserve"> z innym Wykonawcą nie prowadzą do zakłócenia k</w:t>
      </w:r>
      <w:r w:rsidR="00A87BDF" w:rsidRPr="00F84C15">
        <w:rPr>
          <w:rFonts w:ascii="Tahoma" w:hAnsi="Tahoma" w:cs="Tahoma"/>
          <w:sz w:val="18"/>
          <w:szCs w:val="18"/>
        </w:rPr>
        <w:t>onkurencji w przedmiotowym postę</w:t>
      </w:r>
      <w:r w:rsidRPr="00F84C15">
        <w:rPr>
          <w:rFonts w:ascii="Tahoma" w:hAnsi="Tahoma" w:cs="Tahoma"/>
          <w:sz w:val="18"/>
          <w:szCs w:val="18"/>
        </w:rPr>
        <w:t>powaniu.</w:t>
      </w:r>
    </w:p>
    <w:p w14:paraId="36CAE0B5" w14:textId="77777777" w:rsidR="00403830" w:rsidRDefault="00403830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640C1175" w14:textId="77777777" w:rsidR="00F84C15" w:rsidRPr="00F84C15" w:rsidRDefault="00F84C15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4AD2CE2" w14:textId="3CB74AAB" w:rsidR="00867868" w:rsidRPr="00F84C15" w:rsidRDefault="00F84C15" w:rsidP="00867868">
      <w:pPr>
        <w:spacing w:after="0"/>
        <w:jc w:val="right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………………………………………………………………………………………………..</w:t>
      </w:r>
      <w:r w:rsidR="00867868" w:rsidRPr="00F84C15">
        <w:rPr>
          <w:rFonts w:ascii="Tahoma" w:hAnsi="Tahoma" w:cs="Tahoma"/>
          <w:sz w:val="18"/>
          <w:szCs w:val="18"/>
        </w:rPr>
        <w:t>…………………………………………………….</w:t>
      </w:r>
    </w:p>
    <w:p w14:paraId="26A968F4" w14:textId="218C6675" w:rsidR="00233A00" w:rsidRPr="00F84C15" w:rsidRDefault="00867868" w:rsidP="00F84C15">
      <w:pPr>
        <w:jc w:val="center"/>
        <w:rPr>
          <w:rFonts w:ascii="Tahoma" w:hAnsi="Tahoma" w:cs="Tahoma"/>
          <w:i/>
          <w:sz w:val="18"/>
          <w:szCs w:val="18"/>
        </w:rPr>
      </w:pPr>
      <w:r w:rsidRPr="00F84C15">
        <w:rPr>
          <w:rFonts w:ascii="Tahoma" w:hAnsi="Tahoma" w:cs="Tahoma"/>
          <w:i/>
          <w:sz w:val="18"/>
          <w:szCs w:val="18"/>
        </w:rPr>
        <w:t xml:space="preserve">Data; </w:t>
      </w:r>
      <w:bookmarkStart w:id="1" w:name="_Hlk102639179"/>
      <w:r w:rsidRPr="00F84C15">
        <w:rPr>
          <w:rFonts w:ascii="Tahoma" w:hAnsi="Tahoma" w:cs="Tahoma"/>
          <w:i/>
          <w:sz w:val="18"/>
          <w:szCs w:val="18"/>
        </w:rPr>
        <w:t>kwalifikowany podpis elektroniczny</w:t>
      </w:r>
      <w:r w:rsidR="00B21022" w:rsidRPr="00F84C15">
        <w:rPr>
          <w:rFonts w:ascii="Tahoma" w:hAnsi="Tahoma" w:cs="Tahoma"/>
          <w:sz w:val="18"/>
          <w:szCs w:val="18"/>
        </w:rPr>
        <w:t xml:space="preserve"> </w:t>
      </w:r>
      <w:r w:rsidR="00B21022" w:rsidRPr="00F84C15">
        <w:rPr>
          <w:rFonts w:ascii="Tahoma" w:hAnsi="Tahoma" w:cs="Tahoma"/>
          <w:i/>
          <w:sz w:val="18"/>
          <w:szCs w:val="18"/>
        </w:rPr>
        <w:t>osób uprawionych do reprezentacji Wykonawcy</w:t>
      </w:r>
      <w:bookmarkEnd w:id="1"/>
    </w:p>
    <w:p w14:paraId="4C2C224B" w14:textId="77777777" w:rsidR="00233A00" w:rsidRPr="00F84C15" w:rsidRDefault="00233A00" w:rsidP="007F7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b/>
          <w:sz w:val="18"/>
          <w:szCs w:val="18"/>
        </w:rPr>
      </w:pPr>
      <w:r w:rsidRPr="00F84C15"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14:paraId="542C864A" w14:textId="65E4E4EC" w:rsidR="00233A00" w:rsidRPr="00F84C15" w:rsidRDefault="00233A00" w:rsidP="00106564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A1E683" w14:textId="77777777" w:rsidR="00867868" w:rsidRDefault="00867868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03D06C48" w14:textId="77777777" w:rsidR="00F84C15" w:rsidRPr="00F84C15" w:rsidRDefault="00F84C15" w:rsidP="00233A00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5CA9AB53" w14:textId="10F08B10" w:rsidR="00867868" w:rsidRPr="00F84C15" w:rsidRDefault="00F84C15" w:rsidP="00867868">
      <w:pPr>
        <w:spacing w:after="0"/>
        <w:jc w:val="right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…………………………………………………………………………………………..</w:t>
      </w:r>
      <w:r w:rsidR="00867868" w:rsidRPr="00F84C15">
        <w:rPr>
          <w:rFonts w:ascii="Tahoma" w:hAnsi="Tahoma" w:cs="Tahoma"/>
          <w:sz w:val="18"/>
          <w:szCs w:val="18"/>
        </w:rPr>
        <w:t>…………………………………………………….</w:t>
      </w:r>
    </w:p>
    <w:p w14:paraId="741E8430" w14:textId="284F9B70" w:rsidR="00867868" w:rsidRPr="00F84C15" w:rsidRDefault="00867868" w:rsidP="00F84C15">
      <w:pPr>
        <w:jc w:val="center"/>
        <w:rPr>
          <w:rFonts w:ascii="Tahoma" w:hAnsi="Tahoma" w:cs="Tahoma"/>
          <w:i/>
          <w:sz w:val="18"/>
          <w:szCs w:val="18"/>
        </w:rPr>
      </w:pPr>
      <w:r w:rsidRPr="00F84C15">
        <w:rPr>
          <w:rFonts w:ascii="Tahoma" w:hAnsi="Tahoma" w:cs="Tahoma"/>
          <w:i/>
          <w:sz w:val="18"/>
          <w:szCs w:val="18"/>
        </w:rPr>
        <w:t>Data; kwalifikowany podpis elektroniczny</w:t>
      </w:r>
      <w:r w:rsidR="00B21022" w:rsidRPr="00F84C15">
        <w:rPr>
          <w:rFonts w:ascii="Tahoma" w:hAnsi="Tahoma" w:cs="Tahoma"/>
          <w:sz w:val="18"/>
          <w:szCs w:val="18"/>
        </w:rPr>
        <w:t xml:space="preserve"> </w:t>
      </w:r>
      <w:r w:rsidR="00B21022" w:rsidRPr="00F84C15">
        <w:rPr>
          <w:rFonts w:ascii="Tahoma" w:hAnsi="Tahoma" w:cs="Tahoma"/>
          <w:i/>
          <w:sz w:val="18"/>
          <w:szCs w:val="18"/>
        </w:rPr>
        <w:t>osób uprawionych do reprezentacji Wykonawcy</w:t>
      </w:r>
    </w:p>
    <w:p w14:paraId="15E34A6A" w14:textId="533CC04A" w:rsidR="00233A00" w:rsidRDefault="00233A00" w:rsidP="00867868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6311F41E" w14:textId="77777777" w:rsidR="00F84C15" w:rsidRDefault="00F84C15" w:rsidP="00867868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1EA51814" w14:textId="77777777" w:rsidR="00F84C15" w:rsidRDefault="00F84C15" w:rsidP="00867868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01F1B7F" w14:textId="77777777" w:rsidR="00F84C15" w:rsidRPr="00F84C15" w:rsidRDefault="00F84C15" w:rsidP="00867868">
      <w:pPr>
        <w:suppressAutoHyphens w:val="0"/>
        <w:autoSpaceDN/>
        <w:spacing w:after="0" w:line="360" w:lineRule="auto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54A25A16" w14:textId="77777777" w:rsidR="00867868" w:rsidRPr="00F84C15" w:rsidRDefault="00867868" w:rsidP="00867868">
      <w:pPr>
        <w:rPr>
          <w:rFonts w:ascii="Tahoma" w:hAnsi="Tahoma" w:cs="Tahoma"/>
          <w:i/>
          <w:sz w:val="18"/>
          <w:szCs w:val="18"/>
        </w:rPr>
      </w:pPr>
      <w:r w:rsidRPr="00F84C15">
        <w:rPr>
          <w:rFonts w:ascii="Tahoma" w:hAnsi="Tahoma" w:cs="Tahoma"/>
          <w:i/>
          <w:sz w:val="18"/>
          <w:szCs w:val="18"/>
        </w:rPr>
        <w:t>DODADTKOWE INFORMACJE</w:t>
      </w:r>
    </w:p>
    <w:p w14:paraId="7366EA09" w14:textId="77777777" w:rsidR="00867868" w:rsidRPr="00F84C15" w:rsidRDefault="00867868" w:rsidP="00867868">
      <w:pPr>
        <w:numPr>
          <w:ilvl w:val="0"/>
          <w:numId w:val="13"/>
        </w:numPr>
        <w:suppressAutoHyphens w:val="0"/>
        <w:spacing w:after="0" w:line="240" w:lineRule="auto"/>
        <w:ind w:left="426" w:hanging="284"/>
        <w:jc w:val="both"/>
        <w:textAlignment w:val="auto"/>
        <w:rPr>
          <w:rFonts w:ascii="Tahoma" w:hAnsi="Tahoma" w:cs="Tahoma"/>
          <w:i/>
          <w:sz w:val="18"/>
          <w:szCs w:val="18"/>
        </w:rPr>
      </w:pPr>
      <w:r w:rsidRPr="00F84C15">
        <w:rPr>
          <w:rFonts w:ascii="Tahoma" w:hAnsi="Tahoma" w:cs="Tahoma"/>
          <w:i/>
          <w:sz w:val="18"/>
          <w:szCs w:val="18"/>
        </w:rPr>
        <w:t xml:space="preserve">Oświadczenie należy złożyć na wystosowane przez Zamawiającego zgodnie z art. 126 ust. 1 PZP wezwanie – niniejszego oświadczenia nie należy składać wraz z ofertą </w:t>
      </w:r>
    </w:p>
    <w:p w14:paraId="364C6E82" w14:textId="0303B128" w:rsidR="00867868" w:rsidRPr="00F84C15" w:rsidRDefault="00867868" w:rsidP="00867868">
      <w:pPr>
        <w:numPr>
          <w:ilvl w:val="0"/>
          <w:numId w:val="13"/>
        </w:numPr>
        <w:suppressAutoHyphens w:val="0"/>
        <w:spacing w:after="0" w:line="240" w:lineRule="auto"/>
        <w:ind w:left="426" w:hanging="284"/>
        <w:jc w:val="both"/>
        <w:textAlignment w:val="auto"/>
        <w:rPr>
          <w:rFonts w:ascii="Tahoma" w:hAnsi="Tahoma" w:cs="Tahoma"/>
          <w:sz w:val="18"/>
          <w:szCs w:val="18"/>
        </w:rPr>
      </w:pPr>
      <w:r w:rsidRPr="00F84C15">
        <w:rPr>
          <w:rFonts w:ascii="Tahoma" w:hAnsi="Tahoma" w:cs="Tahoma"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</w:p>
    <w:sectPr w:rsidR="00867868" w:rsidRPr="00F84C15" w:rsidSect="00867868">
      <w:headerReference w:type="default" r:id="rId11"/>
      <w:footerReference w:type="default" r:id="rId12"/>
      <w:pgSz w:w="11906" w:h="16838"/>
      <w:pgMar w:top="1843" w:right="1080" w:bottom="1440" w:left="1080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BFAB" w14:textId="77777777" w:rsidR="008951D9" w:rsidRDefault="008951D9">
      <w:pPr>
        <w:spacing w:after="0" w:line="240" w:lineRule="auto"/>
      </w:pPr>
      <w:r>
        <w:separator/>
      </w:r>
    </w:p>
  </w:endnote>
  <w:endnote w:type="continuationSeparator" w:id="0">
    <w:p w14:paraId="56F0674F" w14:textId="77777777" w:rsidR="008951D9" w:rsidRDefault="0089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7DDD" w14:textId="77777777" w:rsidR="00867868" w:rsidRDefault="00867868">
    <w:pPr>
      <w:pStyle w:val="Stopka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1DE0D4CD" w14:textId="77777777" w:rsidR="00003343" w:rsidRDefault="00003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61BD" w14:textId="77777777" w:rsidR="008951D9" w:rsidRDefault="008951D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360D547" w14:textId="77777777" w:rsidR="008951D9" w:rsidRDefault="0089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AC7E" w14:textId="77777777" w:rsidR="005545AC" w:rsidRDefault="005545AC" w:rsidP="005545AC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602F5D59" w14:textId="563AB674" w:rsidR="00867868" w:rsidRDefault="00867868" w:rsidP="006864F0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118A44E1" w14:textId="72A70D75" w:rsidR="004F0AEE" w:rsidRPr="00B42A0B" w:rsidRDefault="004F0AEE" w:rsidP="00867868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  <w:r w:rsidRPr="00B42A0B">
      <w:rPr>
        <w:rFonts w:ascii="Tahoma" w:hAnsi="Tahoma" w:cs="Tahoma"/>
        <w:i/>
        <w:sz w:val="16"/>
        <w:szCs w:val="16"/>
      </w:rPr>
      <w:t xml:space="preserve">Załącznik Nr </w:t>
    </w:r>
    <w:r w:rsidR="00867868">
      <w:rPr>
        <w:rFonts w:ascii="Tahoma" w:hAnsi="Tahoma" w:cs="Tahoma"/>
        <w:i/>
        <w:sz w:val="16"/>
        <w:szCs w:val="16"/>
        <w:lang w:val="pl-PL"/>
      </w:rPr>
      <w:t>6</w:t>
    </w:r>
    <w:r w:rsidR="00FA440D">
      <w:rPr>
        <w:rFonts w:ascii="Tahoma" w:hAnsi="Tahoma" w:cs="Tahoma"/>
        <w:i/>
        <w:sz w:val="16"/>
        <w:szCs w:val="16"/>
      </w:rPr>
      <w:t xml:space="preserve"> do S</w:t>
    </w:r>
    <w:r w:rsidRPr="00B42A0B">
      <w:rPr>
        <w:rFonts w:ascii="Tahoma" w:hAnsi="Tahoma" w:cs="Tahoma"/>
        <w:i/>
        <w:sz w:val="16"/>
        <w:szCs w:val="16"/>
      </w:rPr>
      <w:t>WZ</w:t>
    </w:r>
  </w:p>
  <w:p w14:paraId="00811CD2" w14:textId="28DB488B" w:rsidR="006864F0" w:rsidRPr="000504E8" w:rsidRDefault="004F0AEE" w:rsidP="000504E8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  <w:r w:rsidRPr="00B42A0B">
      <w:rPr>
        <w:rFonts w:ascii="Tahoma" w:hAnsi="Tahoma" w:cs="Tahoma"/>
        <w:i/>
        <w:sz w:val="16"/>
        <w:szCs w:val="16"/>
        <w:lang w:val="pl-PL"/>
      </w:rPr>
      <w:t xml:space="preserve">Nr sprawy: </w:t>
    </w:r>
    <w:r w:rsidR="00F84C15" w:rsidRPr="00F84C15">
      <w:rPr>
        <w:rFonts w:ascii="Tahoma" w:hAnsi="Tahoma" w:cs="Tahoma"/>
        <w:i/>
        <w:sz w:val="16"/>
        <w:szCs w:val="16"/>
      </w:rPr>
      <w:t>ZP/PN/29/26/NIT/AW/KK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298874246">
    <w:abstractNumId w:val="9"/>
    <w:lvlOverride w:ilvl="0">
      <w:startOverride w:val="1"/>
    </w:lvlOverride>
  </w:num>
  <w:num w:numId="2" w16cid:durableId="791903335">
    <w:abstractNumId w:val="8"/>
    <w:lvlOverride w:ilvl="0">
      <w:startOverride w:val="1"/>
    </w:lvlOverride>
  </w:num>
  <w:num w:numId="3" w16cid:durableId="1295408452">
    <w:abstractNumId w:val="9"/>
  </w:num>
  <w:num w:numId="4" w16cid:durableId="852232441">
    <w:abstractNumId w:val="8"/>
  </w:num>
  <w:num w:numId="5" w16cid:durableId="1637056405">
    <w:abstractNumId w:val="4"/>
  </w:num>
  <w:num w:numId="6" w16cid:durableId="1098596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6020541">
    <w:abstractNumId w:val="10"/>
  </w:num>
  <w:num w:numId="8" w16cid:durableId="793250675">
    <w:abstractNumId w:val="2"/>
  </w:num>
  <w:num w:numId="9" w16cid:durableId="1782257822">
    <w:abstractNumId w:val="3"/>
  </w:num>
  <w:num w:numId="10" w16cid:durableId="161094179">
    <w:abstractNumId w:val="1"/>
  </w:num>
  <w:num w:numId="11" w16cid:durableId="1763262304">
    <w:abstractNumId w:val="5"/>
  </w:num>
  <w:num w:numId="12" w16cid:durableId="24866203">
    <w:abstractNumId w:val="7"/>
    <w:lvlOverride w:ilvl="0">
      <w:startOverride w:val="1"/>
    </w:lvlOverride>
  </w:num>
  <w:num w:numId="13" w16cid:durableId="64062106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195A"/>
    <w:rsid w:val="00003343"/>
    <w:rsid w:val="00003F47"/>
    <w:rsid w:val="00007F3D"/>
    <w:rsid w:val="000204C2"/>
    <w:rsid w:val="000306DC"/>
    <w:rsid w:val="0003131D"/>
    <w:rsid w:val="00032497"/>
    <w:rsid w:val="00034B91"/>
    <w:rsid w:val="00034F9F"/>
    <w:rsid w:val="000364A6"/>
    <w:rsid w:val="00040A43"/>
    <w:rsid w:val="000442BF"/>
    <w:rsid w:val="000504E8"/>
    <w:rsid w:val="00054EA8"/>
    <w:rsid w:val="00062187"/>
    <w:rsid w:val="0006547B"/>
    <w:rsid w:val="00074784"/>
    <w:rsid w:val="00076C09"/>
    <w:rsid w:val="00082400"/>
    <w:rsid w:val="00086C4D"/>
    <w:rsid w:val="000A0E2C"/>
    <w:rsid w:val="000A2EA1"/>
    <w:rsid w:val="000B697C"/>
    <w:rsid w:val="000B7688"/>
    <w:rsid w:val="000C12C5"/>
    <w:rsid w:val="000C22C7"/>
    <w:rsid w:val="000D500C"/>
    <w:rsid w:val="000E54AB"/>
    <w:rsid w:val="000F459B"/>
    <w:rsid w:val="000F7224"/>
    <w:rsid w:val="00103606"/>
    <w:rsid w:val="00106564"/>
    <w:rsid w:val="00106762"/>
    <w:rsid w:val="0012057B"/>
    <w:rsid w:val="00127B8B"/>
    <w:rsid w:val="00132C13"/>
    <w:rsid w:val="00133166"/>
    <w:rsid w:val="001452EE"/>
    <w:rsid w:val="00164EEF"/>
    <w:rsid w:val="00194948"/>
    <w:rsid w:val="001B7096"/>
    <w:rsid w:val="001C4387"/>
    <w:rsid w:val="001D7719"/>
    <w:rsid w:val="001D7F9A"/>
    <w:rsid w:val="001E6F55"/>
    <w:rsid w:val="001F1963"/>
    <w:rsid w:val="002029A3"/>
    <w:rsid w:val="00206D78"/>
    <w:rsid w:val="00214A7F"/>
    <w:rsid w:val="00226B78"/>
    <w:rsid w:val="002327E6"/>
    <w:rsid w:val="00233A00"/>
    <w:rsid w:val="00254F7B"/>
    <w:rsid w:val="00280E75"/>
    <w:rsid w:val="00284579"/>
    <w:rsid w:val="00292030"/>
    <w:rsid w:val="00296027"/>
    <w:rsid w:val="002E1B89"/>
    <w:rsid w:val="002F0D87"/>
    <w:rsid w:val="003016A8"/>
    <w:rsid w:val="003078B6"/>
    <w:rsid w:val="0031328C"/>
    <w:rsid w:val="00316EB0"/>
    <w:rsid w:val="00327942"/>
    <w:rsid w:val="003332F5"/>
    <w:rsid w:val="003334FD"/>
    <w:rsid w:val="00336013"/>
    <w:rsid w:val="00356F61"/>
    <w:rsid w:val="003760A4"/>
    <w:rsid w:val="0038038D"/>
    <w:rsid w:val="0038250F"/>
    <w:rsid w:val="00385FE3"/>
    <w:rsid w:val="003A22F1"/>
    <w:rsid w:val="003A5F15"/>
    <w:rsid w:val="003B1BAB"/>
    <w:rsid w:val="003B7B9A"/>
    <w:rsid w:val="003C34A2"/>
    <w:rsid w:val="003D47CB"/>
    <w:rsid w:val="003D6D41"/>
    <w:rsid w:val="003E2F9C"/>
    <w:rsid w:val="003E7B53"/>
    <w:rsid w:val="003F2B10"/>
    <w:rsid w:val="00403830"/>
    <w:rsid w:val="00403B0E"/>
    <w:rsid w:val="0040544F"/>
    <w:rsid w:val="004142F2"/>
    <w:rsid w:val="004210B6"/>
    <w:rsid w:val="0042335D"/>
    <w:rsid w:val="00427EB9"/>
    <w:rsid w:val="0044021E"/>
    <w:rsid w:val="004440B2"/>
    <w:rsid w:val="00445059"/>
    <w:rsid w:val="004458A0"/>
    <w:rsid w:val="0045025A"/>
    <w:rsid w:val="00454419"/>
    <w:rsid w:val="00464640"/>
    <w:rsid w:val="00473714"/>
    <w:rsid w:val="00475275"/>
    <w:rsid w:val="00484A8A"/>
    <w:rsid w:val="004969D3"/>
    <w:rsid w:val="004A24F8"/>
    <w:rsid w:val="004A2B24"/>
    <w:rsid w:val="004C238D"/>
    <w:rsid w:val="004D0179"/>
    <w:rsid w:val="004D0192"/>
    <w:rsid w:val="004D5A4D"/>
    <w:rsid w:val="004F0AEE"/>
    <w:rsid w:val="004F1A9A"/>
    <w:rsid w:val="004F53D8"/>
    <w:rsid w:val="005011B1"/>
    <w:rsid w:val="00502360"/>
    <w:rsid w:val="00511DD6"/>
    <w:rsid w:val="005149BB"/>
    <w:rsid w:val="00515466"/>
    <w:rsid w:val="005166FB"/>
    <w:rsid w:val="00522984"/>
    <w:rsid w:val="00535DDF"/>
    <w:rsid w:val="00554134"/>
    <w:rsid w:val="005545AC"/>
    <w:rsid w:val="00565050"/>
    <w:rsid w:val="005679C0"/>
    <w:rsid w:val="00567F30"/>
    <w:rsid w:val="00577832"/>
    <w:rsid w:val="00595469"/>
    <w:rsid w:val="005A2D82"/>
    <w:rsid w:val="005A4A8B"/>
    <w:rsid w:val="005B6F20"/>
    <w:rsid w:val="005C11B0"/>
    <w:rsid w:val="005C54CA"/>
    <w:rsid w:val="005C5ECB"/>
    <w:rsid w:val="005C6FC6"/>
    <w:rsid w:val="005C7B84"/>
    <w:rsid w:val="005D0D1A"/>
    <w:rsid w:val="005D4CED"/>
    <w:rsid w:val="005E3F94"/>
    <w:rsid w:val="005E6817"/>
    <w:rsid w:val="00601CCF"/>
    <w:rsid w:val="006119BE"/>
    <w:rsid w:val="00611D6B"/>
    <w:rsid w:val="00616F46"/>
    <w:rsid w:val="00623CB4"/>
    <w:rsid w:val="0063293A"/>
    <w:rsid w:val="00660959"/>
    <w:rsid w:val="006623DB"/>
    <w:rsid w:val="00662ED8"/>
    <w:rsid w:val="00666952"/>
    <w:rsid w:val="006809EE"/>
    <w:rsid w:val="00682ACB"/>
    <w:rsid w:val="006864F0"/>
    <w:rsid w:val="00692A95"/>
    <w:rsid w:val="00695A81"/>
    <w:rsid w:val="006B227C"/>
    <w:rsid w:val="006B4602"/>
    <w:rsid w:val="006B78B7"/>
    <w:rsid w:val="006C0879"/>
    <w:rsid w:val="006C129A"/>
    <w:rsid w:val="006D2337"/>
    <w:rsid w:val="006E44A9"/>
    <w:rsid w:val="006E7065"/>
    <w:rsid w:val="006F16DB"/>
    <w:rsid w:val="006F258D"/>
    <w:rsid w:val="006F5C8F"/>
    <w:rsid w:val="006F5DDA"/>
    <w:rsid w:val="0071110D"/>
    <w:rsid w:val="00715330"/>
    <w:rsid w:val="00715F11"/>
    <w:rsid w:val="007252B7"/>
    <w:rsid w:val="0073626F"/>
    <w:rsid w:val="007403A5"/>
    <w:rsid w:val="00750853"/>
    <w:rsid w:val="0075305A"/>
    <w:rsid w:val="007540CB"/>
    <w:rsid w:val="00754CB8"/>
    <w:rsid w:val="00755D42"/>
    <w:rsid w:val="00775BBF"/>
    <w:rsid w:val="00785317"/>
    <w:rsid w:val="00795A10"/>
    <w:rsid w:val="00795D95"/>
    <w:rsid w:val="007D4497"/>
    <w:rsid w:val="007D6DC9"/>
    <w:rsid w:val="007D7A1D"/>
    <w:rsid w:val="007E3114"/>
    <w:rsid w:val="007E3CA1"/>
    <w:rsid w:val="007E3D45"/>
    <w:rsid w:val="007E4A60"/>
    <w:rsid w:val="007F3290"/>
    <w:rsid w:val="007F7A9C"/>
    <w:rsid w:val="00810E00"/>
    <w:rsid w:val="008212A2"/>
    <w:rsid w:val="00826BA5"/>
    <w:rsid w:val="00831896"/>
    <w:rsid w:val="00853BA1"/>
    <w:rsid w:val="00860B64"/>
    <w:rsid w:val="00867868"/>
    <w:rsid w:val="00872A4B"/>
    <w:rsid w:val="008828E5"/>
    <w:rsid w:val="00893B19"/>
    <w:rsid w:val="008951D9"/>
    <w:rsid w:val="00895E31"/>
    <w:rsid w:val="0089738E"/>
    <w:rsid w:val="008A08E5"/>
    <w:rsid w:val="008A6699"/>
    <w:rsid w:val="008C2532"/>
    <w:rsid w:val="008D6498"/>
    <w:rsid w:val="008D6C9C"/>
    <w:rsid w:val="008E259E"/>
    <w:rsid w:val="008F1145"/>
    <w:rsid w:val="008F50F9"/>
    <w:rsid w:val="008F5BD5"/>
    <w:rsid w:val="00913327"/>
    <w:rsid w:val="0092068D"/>
    <w:rsid w:val="0094082A"/>
    <w:rsid w:val="00940CB7"/>
    <w:rsid w:val="009439FE"/>
    <w:rsid w:val="0098187A"/>
    <w:rsid w:val="00996A58"/>
    <w:rsid w:val="009971D4"/>
    <w:rsid w:val="009B441E"/>
    <w:rsid w:val="009D21EF"/>
    <w:rsid w:val="009D2749"/>
    <w:rsid w:val="009D4A89"/>
    <w:rsid w:val="009D7F80"/>
    <w:rsid w:val="009E0B70"/>
    <w:rsid w:val="009F214F"/>
    <w:rsid w:val="009F65CA"/>
    <w:rsid w:val="00A01F4C"/>
    <w:rsid w:val="00A11756"/>
    <w:rsid w:val="00A17653"/>
    <w:rsid w:val="00A21417"/>
    <w:rsid w:val="00A2613A"/>
    <w:rsid w:val="00A266AC"/>
    <w:rsid w:val="00A34E74"/>
    <w:rsid w:val="00A36729"/>
    <w:rsid w:val="00A46870"/>
    <w:rsid w:val="00A53537"/>
    <w:rsid w:val="00A53C02"/>
    <w:rsid w:val="00A63002"/>
    <w:rsid w:val="00A71594"/>
    <w:rsid w:val="00A76D3E"/>
    <w:rsid w:val="00A77304"/>
    <w:rsid w:val="00A8034E"/>
    <w:rsid w:val="00A8271C"/>
    <w:rsid w:val="00A83A1B"/>
    <w:rsid w:val="00A87564"/>
    <w:rsid w:val="00A87BDF"/>
    <w:rsid w:val="00A95BDB"/>
    <w:rsid w:val="00A96FF6"/>
    <w:rsid w:val="00AB116F"/>
    <w:rsid w:val="00AB7C54"/>
    <w:rsid w:val="00AE1139"/>
    <w:rsid w:val="00AE2759"/>
    <w:rsid w:val="00AE5193"/>
    <w:rsid w:val="00AE5349"/>
    <w:rsid w:val="00AF0C8C"/>
    <w:rsid w:val="00B03F8D"/>
    <w:rsid w:val="00B21022"/>
    <w:rsid w:val="00B42A0B"/>
    <w:rsid w:val="00B50224"/>
    <w:rsid w:val="00B77588"/>
    <w:rsid w:val="00B80ABB"/>
    <w:rsid w:val="00B85C7D"/>
    <w:rsid w:val="00B86169"/>
    <w:rsid w:val="00B92724"/>
    <w:rsid w:val="00BA14EB"/>
    <w:rsid w:val="00BA3479"/>
    <w:rsid w:val="00BB606D"/>
    <w:rsid w:val="00BB6AF4"/>
    <w:rsid w:val="00BD040B"/>
    <w:rsid w:val="00BE7234"/>
    <w:rsid w:val="00BF333F"/>
    <w:rsid w:val="00C04644"/>
    <w:rsid w:val="00C23915"/>
    <w:rsid w:val="00C507DD"/>
    <w:rsid w:val="00C57875"/>
    <w:rsid w:val="00C9473E"/>
    <w:rsid w:val="00CA7BD3"/>
    <w:rsid w:val="00CA7F5A"/>
    <w:rsid w:val="00CC05C3"/>
    <w:rsid w:val="00CD23AA"/>
    <w:rsid w:val="00CD7908"/>
    <w:rsid w:val="00CF0EAE"/>
    <w:rsid w:val="00D0258E"/>
    <w:rsid w:val="00D02887"/>
    <w:rsid w:val="00D1118F"/>
    <w:rsid w:val="00D3295F"/>
    <w:rsid w:val="00D54692"/>
    <w:rsid w:val="00D57255"/>
    <w:rsid w:val="00D62C96"/>
    <w:rsid w:val="00D64A6F"/>
    <w:rsid w:val="00D663CF"/>
    <w:rsid w:val="00D704DB"/>
    <w:rsid w:val="00D73C7C"/>
    <w:rsid w:val="00D80E0E"/>
    <w:rsid w:val="00D91AE9"/>
    <w:rsid w:val="00DA1900"/>
    <w:rsid w:val="00DA20FC"/>
    <w:rsid w:val="00DA25E7"/>
    <w:rsid w:val="00DA7393"/>
    <w:rsid w:val="00DC2AC3"/>
    <w:rsid w:val="00DD1A3F"/>
    <w:rsid w:val="00DF0744"/>
    <w:rsid w:val="00E02D37"/>
    <w:rsid w:val="00E37288"/>
    <w:rsid w:val="00E37F8A"/>
    <w:rsid w:val="00E5035C"/>
    <w:rsid w:val="00E55AF9"/>
    <w:rsid w:val="00E66C9B"/>
    <w:rsid w:val="00E7629B"/>
    <w:rsid w:val="00E823AB"/>
    <w:rsid w:val="00E85FA6"/>
    <w:rsid w:val="00E951CF"/>
    <w:rsid w:val="00EB48EF"/>
    <w:rsid w:val="00EC1F8E"/>
    <w:rsid w:val="00EC7645"/>
    <w:rsid w:val="00ED0E27"/>
    <w:rsid w:val="00ED71BC"/>
    <w:rsid w:val="00EF5000"/>
    <w:rsid w:val="00F111EB"/>
    <w:rsid w:val="00F17D9F"/>
    <w:rsid w:val="00F26BC5"/>
    <w:rsid w:val="00F57DF9"/>
    <w:rsid w:val="00F6225F"/>
    <w:rsid w:val="00F82ADF"/>
    <w:rsid w:val="00F84C15"/>
    <w:rsid w:val="00F85D55"/>
    <w:rsid w:val="00FA440D"/>
    <w:rsid w:val="00FC19F9"/>
    <w:rsid w:val="00FD3F58"/>
    <w:rsid w:val="00FE468F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7E93"/>
  <w15:chartTrackingRefBased/>
  <w15:docId w15:val="{A6D2F2B1-B13A-4BAA-8818-F47E3AEC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agwek2">
    <w:name w:val="Nagłówek2"/>
    <w:basedOn w:val="Normalny"/>
    <w:next w:val="Tekstpodstawowy"/>
    <w:rsid w:val="00EB48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48E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EB48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uzyk\Desktop\KK\SPRAWY%202025\PRZETARGI\HIS%20CGM%20KPO\2A018CE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6E73643179A42A7970A79D190A8C5" ma:contentTypeVersion="3" ma:contentTypeDescription="Utwórz nowy dokument." ma:contentTypeScope="" ma:versionID="83c6bd78fc6718491ad28252da562177">
  <xsd:schema xmlns:xsd="http://www.w3.org/2001/XMLSchema" xmlns:xs="http://www.w3.org/2001/XMLSchema" xmlns:p="http://schemas.microsoft.com/office/2006/metadata/properties" xmlns:ns2="99c8bf2c-91d0-4809-8132-84028b660525" targetNamespace="http://schemas.microsoft.com/office/2006/metadata/properties" ma:root="true" ma:fieldsID="8d25864934cac4703a8296eda8572d41" ns2:_="">
    <xsd:import namespace="99c8bf2c-91d0-4809-8132-84028b660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bf2c-91d0-4809-8132-84028b660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BA94F7-B61B-4308-B246-AA2ABA439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0EAC4-97E8-4C86-A4FC-8AE2C7092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9C903-E54A-42FC-B378-4BED2D8BA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8bf2c-91d0-4809-8132-84028b660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D847B5-D806-46AC-A1FD-3B0B6CBD50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2A018CE4</Template>
  <TotalTime>1</TotalTime>
  <Pages>1</Pages>
  <Words>236</Words>
  <Characters>1775</Characters>
  <Application>Microsoft Office Word</Application>
  <DocSecurity>0</DocSecurity>
  <Lines>37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</dc:creator>
  <cp:keywords/>
  <cp:lastModifiedBy>Katarzyna Kuzyk</cp:lastModifiedBy>
  <cp:revision>2</cp:revision>
  <cp:lastPrinted>2025-07-28T07:31:00Z</cp:lastPrinted>
  <dcterms:created xsi:type="dcterms:W3CDTF">2026-04-02T11:20:00Z</dcterms:created>
  <dcterms:modified xsi:type="dcterms:W3CDTF">2026-04-02T11:20:00Z</dcterms:modified>
</cp:coreProperties>
</file>